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CD9D5" w14:textId="13E6BF56" w:rsidR="009C6169" w:rsidRDefault="009C6169" w:rsidP="009C616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#102</w:t>
      </w:r>
      <w:r>
        <w:rPr>
          <w:rFonts w:cs="Arial"/>
          <w:b/>
          <w:sz w:val="24"/>
          <w:szCs w:val="24"/>
        </w:rPr>
        <w:tab/>
      </w:r>
      <w:r w:rsidR="00EB58F9" w:rsidRPr="00EB58F9">
        <w:rPr>
          <w:rFonts w:cs="Arial"/>
          <w:b/>
          <w:sz w:val="24"/>
          <w:szCs w:val="24"/>
        </w:rPr>
        <w:t>RP-233225</w:t>
      </w:r>
    </w:p>
    <w:p w14:paraId="18DAFB17" w14:textId="75CDA0E2" w:rsidR="00696735" w:rsidRPr="00E702D3" w:rsidRDefault="009C6169" w:rsidP="009C616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December 11–15, 2023, Edinburgh, UK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185736A6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9.4.4.5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0F5CB7C6" w:rsidR="00DA5A7F" w:rsidRPr="00602078" w:rsidRDefault="009051CA" w:rsidP="00DA5A7F">
      <w:pPr>
        <w:jc w:val="both"/>
        <w:rPr>
          <w:lang w:eastAsia="zh-CN"/>
        </w:rPr>
      </w:pPr>
      <w:r>
        <w:rPr>
          <w:lang w:val="en-US"/>
        </w:rPr>
        <w:t xml:space="preserve">No planned </w:t>
      </w:r>
      <w:r w:rsidRPr="00EC5B06">
        <w:rPr>
          <w:lang w:val="en-US"/>
        </w:rPr>
        <w:t>changes to release independence TS 38.307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9C6169" w:rsidRDefault="0043252C" w:rsidP="0043252C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C6169">
              <w:rPr>
                <w:rFonts w:ascii="Arial" w:hAnsi="Arial" w:cs="Arial"/>
                <w:i/>
                <w:sz w:val="18"/>
                <w:szCs w:val="18"/>
              </w:rPr>
              <w:t>Internal TR</w:t>
            </w:r>
          </w:p>
          <w:p w14:paraId="1763F6B3" w14:textId="77777777" w:rsidR="0043252C" w:rsidRPr="009C6169" w:rsidRDefault="0043252C" w:rsidP="0043252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9C6169" w:rsidRDefault="009C4714" w:rsidP="005A41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6169">
              <w:rPr>
                <w:rFonts w:cs="Arial"/>
                <w:i/>
                <w:szCs w:val="18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Pr="009C6169" w:rsidRDefault="00C35909" w:rsidP="00EE3F57">
            <w:pPr>
              <w:pStyle w:val="TAL"/>
              <w:rPr>
                <w:rFonts w:cs="Arial"/>
                <w:i/>
                <w:szCs w:val="18"/>
              </w:rPr>
            </w:pPr>
            <w:r w:rsidRPr="009C6169">
              <w:rPr>
                <w:rFonts w:cs="Arial"/>
                <w:i/>
                <w:szCs w:val="18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9C6169">
              <w:rPr>
                <w:rFonts w:cs="Arial"/>
                <w:i/>
                <w:szCs w:val="18"/>
              </w:rPr>
              <w:t>xDL</w:t>
            </w:r>
            <w:proofErr w:type="spellEnd"/>
            <w:r w:rsidRPr="009C6169">
              <w:rPr>
                <w:rFonts w:cs="Arial"/>
                <w:i/>
                <w:szCs w:val="18"/>
              </w:rPr>
              <w:t>/1UL) and y bands NR inter-band CA (</w:t>
            </w:r>
            <w:proofErr w:type="spellStart"/>
            <w:r w:rsidRPr="009C6169">
              <w:rPr>
                <w:rFonts w:cs="Arial"/>
                <w:i/>
                <w:szCs w:val="18"/>
              </w:rPr>
              <w:t>yDL</w:t>
            </w:r>
            <w:proofErr w:type="spellEnd"/>
            <w:r w:rsidRPr="009C6169">
              <w:rPr>
                <w:rFonts w:cs="Arial"/>
                <w:i/>
                <w:szCs w:val="18"/>
              </w:rPr>
              <w:t>/1UL)</w:t>
            </w:r>
          </w:p>
          <w:p w14:paraId="44D728DD" w14:textId="77777777" w:rsidR="009C4714" w:rsidRPr="009C6169" w:rsidRDefault="009C4714" w:rsidP="00EE3F57">
            <w:pPr>
              <w:pStyle w:val="TAL"/>
              <w:rPr>
                <w:rFonts w:cs="Arial"/>
                <w:i/>
                <w:szCs w:val="18"/>
              </w:rPr>
            </w:pPr>
          </w:p>
          <w:p w14:paraId="0CD87F40" w14:textId="0AB09109" w:rsidR="009C4714" w:rsidRPr="009C6169" w:rsidRDefault="00F0097C" w:rsidP="00EE3F57">
            <w:pPr>
              <w:pStyle w:val="TAL"/>
              <w:rPr>
                <w:rFonts w:cs="Arial"/>
                <w:szCs w:val="18"/>
              </w:rPr>
            </w:pPr>
            <w:r w:rsidRPr="009C6169"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9C6169" w:rsidRDefault="0043252C" w:rsidP="0003069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4" w:type="dxa"/>
          </w:tcPr>
          <w:p w14:paraId="6FD974C5" w14:textId="23CB77B0" w:rsidR="0043252C" w:rsidRPr="009C6169" w:rsidRDefault="0043252C" w:rsidP="000306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6169">
              <w:rPr>
                <w:rFonts w:cs="Arial"/>
                <w:i/>
                <w:szCs w:val="18"/>
              </w:rPr>
              <w:t>TSG#</w:t>
            </w:r>
            <w:r w:rsidR="001A4E34" w:rsidRPr="009C6169">
              <w:rPr>
                <w:rFonts w:cs="Arial"/>
                <w:i/>
                <w:szCs w:val="18"/>
              </w:rPr>
              <w:t>10</w:t>
            </w:r>
            <w:r w:rsidR="009C6169" w:rsidRPr="009C6169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043" w:type="dxa"/>
          </w:tcPr>
          <w:p w14:paraId="0461AFC4" w14:textId="77777777" w:rsidR="0003069B" w:rsidRPr="009C6169" w:rsidRDefault="0003069B" w:rsidP="0043252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C6169">
              <w:rPr>
                <w:rFonts w:ascii="Arial" w:hAnsi="Arial" w:cs="Arial"/>
                <w:sz w:val="18"/>
                <w:szCs w:val="18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9C6169" w:rsidRDefault="00EB7EE9" w:rsidP="00EB7E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6169">
              <w:rPr>
                <w:rFonts w:cs="Arial"/>
                <w:szCs w:val="18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9C6169" w:rsidRDefault="00EB7EE9" w:rsidP="00EB7E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6169">
              <w:rPr>
                <w:rFonts w:cs="Arial"/>
                <w:szCs w:val="18"/>
                <w:lang w:eastAsia="zh-CN"/>
              </w:rPr>
              <w:t xml:space="preserve">Add </w:t>
            </w:r>
            <w:r w:rsidR="00452C65" w:rsidRPr="009C6169">
              <w:rPr>
                <w:rFonts w:cs="Arial"/>
                <w:szCs w:val="18"/>
                <w:lang w:eastAsia="zh-CN"/>
              </w:rPr>
              <w:t>H</w:t>
            </w:r>
            <w:r w:rsidR="00550B51" w:rsidRPr="009C6169">
              <w:rPr>
                <w:rFonts w:cs="Arial"/>
                <w:szCs w:val="18"/>
                <w:lang w:eastAsia="zh-CN"/>
              </w:rPr>
              <w:t xml:space="preserve">igh power </w:t>
            </w:r>
            <w:r w:rsidR="00452C65" w:rsidRPr="009C6169">
              <w:rPr>
                <w:rFonts w:cs="Arial"/>
                <w:szCs w:val="18"/>
                <w:lang w:eastAsia="zh-CN"/>
              </w:rPr>
              <w:t xml:space="preserve">UE </w:t>
            </w:r>
            <w:r w:rsidRPr="009C6169">
              <w:rPr>
                <w:rFonts w:cs="Arial"/>
                <w:szCs w:val="18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63879E77" w:rsidR="00EB7EE9" w:rsidRPr="009C6169" w:rsidRDefault="00EB7EE9" w:rsidP="00EB7EE9">
            <w:pPr>
              <w:pStyle w:val="TAL"/>
              <w:rPr>
                <w:szCs w:val="18"/>
                <w:lang w:eastAsia="zh-CN"/>
              </w:rPr>
            </w:pPr>
            <w:r w:rsidRPr="009C6169">
              <w:rPr>
                <w:rFonts w:hint="eastAsia"/>
                <w:szCs w:val="18"/>
                <w:lang w:eastAsia="zh-CN"/>
              </w:rPr>
              <w:t>RAN#</w:t>
            </w:r>
            <w:r w:rsidR="001A4E34" w:rsidRPr="009C6169">
              <w:rPr>
                <w:szCs w:val="18"/>
                <w:lang w:eastAsia="zh-CN"/>
              </w:rPr>
              <w:t>10</w:t>
            </w:r>
            <w:r w:rsidR="009C6169">
              <w:rPr>
                <w:szCs w:val="18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9C6169" w:rsidRDefault="00EB7EE9" w:rsidP="00EB7EE9">
            <w:pPr>
              <w:pStyle w:val="TAL"/>
              <w:rPr>
                <w:szCs w:val="18"/>
                <w:lang w:eastAsia="zh-CN"/>
              </w:rPr>
            </w:pPr>
            <w:r w:rsidRPr="009C6169">
              <w:rPr>
                <w:rFonts w:hint="eastAsia"/>
                <w:szCs w:val="18"/>
                <w:lang w:eastAsia="zh-CN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6610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133</cp:revision>
  <cp:lastPrinted>2000-02-29T10:31:00Z</cp:lastPrinted>
  <dcterms:created xsi:type="dcterms:W3CDTF">2021-03-25T16:54:00Z</dcterms:created>
  <dcterms:modified xsi:type="dcterms:W3CDTF">2023-11-30T09:32:00Z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